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10A" w:rsidRPr="00020C48" w:rsidRDefault="00BA410A" w:rsidP="00DB752B">
      <w:pPr>
        <w:jc w:val="center"/>
        <w:rPr>
          <w:b/>
          <w:bCs/>
        </w:rPr>
      </w:pPr>
      <w:r w:rsidRPr="00020C48">
        <w:rPr>
          <w:b/>
          <w:bCs/>
        </w:rPr>
        <w:t xml:space="preserve">Отчет </w:t>
      </w:r>
    </w:p>
    <w:p w:rsidR="00BA410A" w:rsidRDefault="00BA410A" w:rsidP="00DB752B">
      <w:pPr>
        <w:jc w:val="center"/>
        <w:rPr>
          <w:b/>
          <w:bCs/>
        </w:rPr>
      </w:pPr>
      <w:r w:rsidRPr="00020C48">
        <w:rPr>
          <w:b/>
          <w:bCs/>
        </w:rPr>
        <w:t xml:space="preserve">Муниципального бюджетного учреждения культуры </w:t>
      </w:r>
    </w:p>
    <w:p w:rsidR="00BA410A" w:rsidRDefault="00BA410A" w:rsidP="00DB752B">
      <w:pPr>
        <w:jc w:val="center"/>
        <w:rPr>
          <w:b/>
          <w:bCs/>
        </w:rPr>
      </w:pPr>
      <w:r w:rsidRPr="00020C48">
        <w:rPr>
          <w:b/>
          <w:bCs/>
        </w:rPr>
        <w:t xml:space="preserve">муниципального образования «Юкаменский район» </w:t>
      </w:r>
    </w:p>
    <w:p w:rsidR="00BA410A" w:rsidRDefault="00BA410A" w:rsidP="00DB752B">
      <w:pPr>
        <w:jc w:val="center"/>
        <w:rPr>
          <w:b/>
          <w:bCs/>
        </w:rPr>
      </w:pPr>
      <w:r w:rsidRPr="00020C48">
        <w:rPr>
          <w:b/>
          <w:bCs/>
        </w:rPr>
        <w:t>«Центр декоративно-прикладного искусства и ремесел»</w:t>
      </w:r>
    </w:p>
    <w:p w:rsidR="00BA410A" w:rsidRDefault="00BA410A" w:rsidP="00DB752B">
      <w:pPr>
        <w:jc w:val="center"/>
        <w:rPr>
          <w:b/>
          <w:bCs/>
        </w:rPr>
      </w:pPr>
      <w:r>
        <w:rPr>
          <w:b/>
          <w:bCs/>
        </w:rPr>
        <w:t>за февраль 2013 года.</w:t>
      </w:r>
    </w:p>
    <w:p w:rsidR="00BA410A" w:rsidRDefault="00BA410A" w:rsidP="00DB752B">
      <w:pPr>
        <w:rPr>
          <w:b/>
          <w:bCs/>
        </w:rPr>
      </w:pPr>
    </w:p>
    <w:p w:rsidR="00BA410A" w:rsidRDefault="00BA410A"/>
    <w:p w:rsidR="00BA410A" w:rsidRDefault="00BA410A" w:rsidP="00072DB6">
      <w:pPr>
        <w:jc w:val="both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.45pt;margin-top:3.45pt;width:189.85pt;height:142.5pt;z-index:-251665408;visibility:visible" wrapcoords="-85 0 -85 21486 21600 21486 21600 0 -85 0">
            <v:imagedata r:id="rId4" o:title=""/>
            <w10:wrap type="through"/>
          </v:shape>
        </w:pict>
      </w:r>
      <w:r>
        <w:t xml:space="preserve">      7-8 февраля состоялся республиканский семинар – совещание директоров об итогах работы за 2012 год и перспективах дальнейшей деятельности на 2013год. </w:t>
      </w:r>
    </w:p>
    <w:p w:rsidR="00BA410A" w:rsidRDefault="00BA410A" w:rsidP="00072DB6">
      <w:pPr>
        <w:jc w:val="both"/>
      </w:pPr>
      <w:r>
        <w:t xml:space="preserve">     Гостей с республики встречали работники МБУК «РДК «Октябрьский».</w:t>
      </w:r>
    </w:p>
    <w:p w:rsidR="00BA410A" w:rsidRPr="00582463" w:rsidRDefault="00BA410A" w:rsidP="00072DB6">
      <w:pPr>
        <w:jc w:val="both"/>
        <w:rPr>
          <w:i/>
          <w:iCs/>
        </w:rPr>
      </w:pPr>
      <w:r>
        <w:rPr>
          <w:i/>
          <w:iCs/>
        </w:rPr>
        <w:t xml:space="preserve">     </w:t>
      </w:r>
      <w:r>
        <w:t xml:space="preserve">Открытие совещания состоялось в детской библиотеке МБУК «МЦБС», которую открыл  </w:t>
      </w:r>
      <w:r>
        <w:rPr>
          <w:b/>
          <w:bCs/>
          <w:i/>
          <w:iCs/>
        </w:rPr>
        <w:t xml:space="preserve">Р.М. Каримов </w:t>
      </w:r>
      <w:r>
        <w:rPr>
          <w:i/>
          <w:iCs/>
        </w:rPr>
        <w:t xml:space="preserve">– директор АУК  УР НЦДПИиР. </w:t>
      </w:r>
    </w:p>
    <w:p w:rsidR="00BA410A" w:rsidRDefault="00BA410A" w:rsidP="00072DB6">
      <w:pPr>
        <w:jc w:val="both"/>
      </w:pPr>
      <w:r>
        <w:t>На совещание были приглашены и  представители администрации Юкаменского района:</w:t>
      </w:r>
    </w:p>
    <w:p w:rsidR="00BA410A" w:rsidRDefault="00BA410A" w:rsidP="00072DB6">
      <w:pPr>
        <w:jc w:val="both"/>
      </w:pPr>
      <w:r>
        <w:t xml:space="preserve">                  -     </w:t>
      </w:r>
      <w:r w:rsidRPr="000B50D5">
        <w:rPr>
          <w:b/>
          <w:bCs/>
          <w:i/>
          <w:iCs/>
        </w:rPr>
        <w:t>Востриков Б.В.</w:t>
      </w:r>
      <w:r>
        <w:rPr>
          <w:b/>
          <w:bCs/>
          <w:i/>
          <w:iCs/>
        </w:rPr>
        <w:t xml:space="preserve">-  </w:t>
      </w:r>
      <w:r>
        <w:t>Глава муниципального образования «Юкаменский район»</w:t>
      </w:r>
    </w:p>
    <w:p w:rsidR="00BA410A" w:rsidRDefault="00BA410A" w:rsidP="00072DB6">
      <w:pPr>
        <w:jc w:val="both"/>
      </w:pPr>
      <w:r>
        <w:t xml:space="preserve">                  -     </w:t>
      </w:r>
      <w:r w:rsidRPr="00575D9C">
        <w:rPr>
          <w:b/>
          <w:bCs/>
          <w:i/>
          <w:iCs/>
        </w:rPr>
        <w:t>Балтачева А.Ш.-</w:t>
      </w:r>
      <w:r>
        <w:rPr>
          <w:b/>
          <w:bCs/>
          <w:i/>
          <w:iCs/>
        </w:rPr>
        <w:t xml:space="preserve"> </w:t>
      </w:r>
      <w:r>
        <w:t>Заместитель главы по социальным вопросам</w:t>
      </w:r>
      <w:r>
        <w:rPr>
          <w:i/>
          <w:iCs/>
        </w:rPr>
        <w:t xml:space="preserve"> </w:t>
      </w:r>
      <w:r>
        <w:t xml:space="preserve">  </w:t>
      </w:r>
    </w:p>
    <w:p w:rsidR="00BA410A" w:rsidRDefault="00BA410A" w:rsidP="00072DB6">
      <w:pPr>
        <w:jc w:val="both"/>
      </w:pPr>
      <w:r>
        <w:t xml:space="preserve">                  -     </w:t>
      </w:r>
      <w:r w:rsidRPr="000B50D5">
        <w:rPr>
          <w:b/>
          <w:bCs/>
          <w:i/>
          <w:iCs/>
        </w:rPr>
        <w:t>Бузанакова И.А</w:t>
      </w:r>
      <w:r>
        <w:rPr>
          <w:b/>
          <w:bCs/>
          <w:i/>
          <w:iCs/>
        </w:rPr>
        <w:t xml:space="preserve">.- </w:t>
      </w:r>
      <w:r>
        <w:t xml:space="preserve">Начальник отдела культуры муниципального </w:t>
      </w:r>
    </w:p>
    <w:p w:rsidR="00BA410A" w:rsidRDefault="00BA410A" w:rsidP="00072DB6">
      <w:pPr>
        <w:jc w:val="both"/>
      </w:pPr>
      <w:r>
        <w:t xml:space="preserve">                                                        образования «Юкаменский район».</w:t>
      </w:r>
    </w:p>
    <w:p w:rsidR="00BA410A" w:rsidRDefault="00BA410A" w:rsidP="00575D9C">
      <w:pPr>
        <w:jc w:val="both"/>
      </w:pPr>
      <w:r>
        <w:rPr>
          <w:noProof/>
        </w:rPr>
        <w:pict>
          <v:shape id="Рисунок 4" o:spid="_x0000_s1027" type="#_x0000_t75" style="position:absolute;left:0;text-align:left;margin-left:241.95pt;margin-top:27.75pt;width:222.85pt;height:167.25pt;z-index:-251663360;visibility:visible" wrapcoords="-73 0 -73 21503 21600 21503 21600 0 -73 0">
            <v:imagedata r:id="rId5" o:title=""/>
            <w10:wrap type="through"/>
          </v:shape>
        </w:pict>
      </w:r>
      <w:r>
        <w:t xml:space="preserve">В ходе работы совещания был продемонстрирован фильм «Край мой Юкаменский».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 w:rsidRPr="005A5525">
        <w:rPr>
          <w:i/>
          <w:iCs/>
        </w:rPr>
        <w:t xml:space="preserve">  </w:t>
      </w:r>
    </w:p>
    <w:p w:rsidR="00BA410A" w:rsidRDefault="00BA410A" w:rsidP="00072DB6">
      <w:pPr>
        <w:ind w:left="708" w:firstLine="708"/>
        <w:jc w:val="center"/>
        <w:rPr>
          <w:b/>
          <w:bCs/>
        </w:rPr>
      </w:pPr>
      <w:r>
        <w:rPr>
          <w:noProof/>
        </w:rPr>
        <w:pict>
          <v:shape id="Рисунок 7" o:spid="_x0000_s1028" type="#_x0000_t75" style="position:absolute;left:0;text-align:left;margin-left:241.95pt;margin-top:185.15pt;width:225pt;height:168.75pt;z-index:-251660288;visibility:visible" wrapcoords="-72 0 -72 21504 21600 21504 21600 0 -72 0">
            <v:imagedata r:id="rId6" o:title=""/>
            <w10:wrap type="through"/>
          </v:shape>
        </w:pict>
      </w:r>
      <w:r>
        <w:rPr>
          <w:noProof/>
        </w:rPr>
        <w:pict>
          <v:shape id="Рисунок 5" o:spid="_x0000_s1029" type="#_x0000_t75" style="position:absolute;left:0;text-align:left;margin-left:-1.8pt;margin-top:184.4pt;width:225.85pt;height:169.5pt;z-index:-251662336;visibility:visible" wrapcoords="-72 0 -72 21504 21600 21504 21600 0 -72 0">
            <v:imagedata r:id="rId7" o:title=""/>
            <w10:wrap type="through"/>
          </v:shape>
        </w:pict>
      </w:r>
      <w:r>
        <w:rPr>
          <w:noProof/>
        </w:rPr>
        <w:pict>
          <v:shape id="Рисунок 3" o:spid="_x0000_s1030" type="#_x0000_t75" style="position:absolute;left:0;text-align:left;margin-left:.45pt;margin-top:.2pt;width:223.4pt;height:167.25pt;z-index:-251664384;visibility:visible" wrapcoords="-72 0 -72 21503 21600 21503 21600 0 -72 0">
            <v:imagedata r:id="rId8" o:title=""/>
            <w10:wrap type="through"/>
          </v:shape>
        </w:pict>
      </w:r>
    </w:p>
    <w:p w:rsidR="00BA410A" w:rsidRDefault="00BA410A" w:rsidP="00592374">
      <w:pPr>
        <w:rPr>
          <w:b/>
          <w:bCs/>
        </w:rPr>
      </w:pPr>
    </w:p>
    <w:p w:rsidR="00BA410A" w:rsidRDefault="00BA410A" w:rsidP="00592374">
      <w:pPr>
        <w:rPr>
          <w:b/>
          <w:bCs/>
        </w:rPr>
      </w:pPr>
      <w:r>
        <w:rPr>
          <w:noProof/>
        </w:rPr>
        <w:pict>
          <v:shape id="Рисунок 6" o:spid="_x0000_s1031" type="#_x0000_t75" style="position:absolute;margin-left:.45pt;margin-top:-4.95pt;width:226.5pt;height:169.5pt;z-index:-251661312;visibility:visible" wrapcoords="-72 0 -72 21504 21600 21504 21600 0 -72 0">
            <v:imagedata r:id="rId9" o:title=""/>
            <w10:wrap type="through"/>
          </v:shape>
        </w:pict>
      </w:r>
      <w:r w:rsidRPr="006D32A3">
        <w:rPr>
          <w:b/>
          <w:bCs/>
        </w:rPr>
        <w:t>Выступления директоров Центров (Домов)  ремесел республики.</w:t>
      </w:r>
    </w:p>
    <w:p w:rsidR="00BA410A" w:rsidRDefault="00BA410A" w:rsidP="00072DB6">
      <w:pPr>
        <w:ind w:left="708" w:firstLine="708"/>
        <w:jc w:val="center"/>
        <w:rPr>
          <w:b/>
          <w:bCs/>
        </w:rPr>
      </w:pPr>
    </w:p>
    <w:p w:rsidR="00BA410A" w:rsidRPr="004F558D" w:rsidRDefault="00BA410A" w:rsidP="00072DB6">
      <w:pPr>
        <w:jc w:val="both"/>
        <w:rPr>
          <w:i/>
          <w:iCs/>
        </w:rPr>
      </w:pPr>
      <w:r>
        <w:t xml:space="preserve">Опытом работы поделился Алнашский Дом ремесел – лучший ДР по итогам                                             2012 года. </w:t>
      </w:r>
      <w:r>
        <w:rPr>
          <w:b/>
          <w:bCs/>
          <w:i/>
          <w:iCs/>
        </w:rPr>
        <w:t xml:space="preserve">И.А. Печников </w:t>
      </w:r>
      <w:r w:rsidRPr="00B22B1A">
        <w:rPr>
          <w:i/>
          <w:iCs/>
        </w:rPr>
        <w:t xml:space="preserve">– директор </w:t>
      </w:r>
      <w:r>
        <w:rPr>
          <w:i/>
          <w:iCs/>
        </w:rPr>
        <w:t>Алнашского ДР.</w:t>
      </w:r>
      <w:r>
        <w:t xml:space="preserve">       </w:t>
      </w:r>
    </w:p>
    <w:p w:rsidR="00BA410A" w:rsidRPr="0080322C" w:rsidRDefault="00BA410A" w:rsidP="00455869">
      <w:pPr>
        <w:rPr>
          <w:i/>
          <w:iCs/>
        </w:rPr>
      </w:pPr>
      <w:r>
        <w:t xml:space="preserve">Была обсуждена подготовка фестиваля «Парковой скульптуры» в Дебесском районе. Выступила </w:t>
      </w:r>
      <w:r>
        <w:rPr>
          <w:b/>
          <w:bCs/>
          <w:i/>
          <w:iCs/>
        </w:rPr>
        <w:t xml:space="preserve">Е.А. Бушмакина </w:t>
      </w:r>
      <w:r w:rsidRPr="00EB6E60">
        <w:rPr>
          <w:i/>
          <w:iCs/>
        </w:rPr>
        <w:t>- директор</w:t>
      </w:r>
      <w:r w:rsidRPr="00EB6E60">
        <w:rPr>
          <w:b/>
          <w:bCs/>
          <w:i/>
          <w:iCs/>
        </w:rPr>
        <w:t xml:space="preserve"> </w:t>
      </w:r>
      <w:r w:rsidRPr="005B7573">
        <w:rPr>
          <w:i/>
          <w:iCs/>
        </w:rPr>
        <w:t>Дебес</w:t>
      </w:r>
      <w:r>
        <w:rPr>
          <w:i/>
          <w:iCs/>
        </w:rPr>
        <w:t>ского ДР</w:t>
      </w:r>
      <w:r>
        <w:rPr>
          <w:b/>
          <w:bCs/>
          <w:i/>
          <w:iCs/>
        </w:rPr>
        <w:t xml:space="preserve">                                                                   </w:t>
      </w:r>
    </w:p>
    <w:p w:rsidR="00BA410A" w:rsidRPr="00455869" w:rsidRDefault="00BA410A" w:rsidP="00455869">
      <w:pPr>
        <w:jc w:val="both"/>
      </w:pPr>
      <w:r>
        <w:t>Об участии Старомоньинского Дома ремесел  Малопургинского района Тарасова Н.М. в  VI Межрегиональной  выставке</w:t>
      </w:r>
      <w:r w:rsidRPr="00B54F8D">
        <w:t xml:space="preserve"> художественного косторезного искусства «Душа Севера»</w:t>
      </w:r>
      <w:r>
        <w:t xml:space="preserve">     в г. </w:t>
      </w:r>
      <w:r w:rsidRPr="00B54F8D">
        <w:t>Салехарде</w:t>
      </w:r>
      <w:r>
        <w:t xml:space="preserve"> послушали  </w:t>
      </w:r>
      <w:r w:rsidRPr="00DF24E5">
        <w:rPr>
          <w:b/>
          <w:bCs/>
          <w:i/>
          <w:iCs/>
        </w:rPr>
        <w:t>Н.М. Тарасов</w:t>
      </w:r>
      <w:r>
        <w:rPr>
          <w:b/>
          <w:bCs/>
          <w:i/>
          <w:iCs/>
        </w:rPr>
        <w:t>а</w:t>
      </w:r>
      <w:r w:rsidRPr="00DF24E5">
        <w:rPr>
          <w:i/>
          <w:iCs/>
        </w:rPr>
        <w:t xml:space="preserve"> – директор</w:t>
      </w:r>
      <w:r>
        <w:rPr>
          <w:i/>
          <w:iCs/>
        </w:rPr>
        <w:t>а</w:t>
      </w:r>
      <w:r w:rsidRPr="00DF24E5">
        <w:rPr>
          <w:i/>
          <w:iCs/>
        </w:rPr>
        <w:t xml:space="preserve"> Старомоньинского ДР</w:t>
      </w:r>
      <w:r>
        <w:rPr>
          <w:i/>
          <w:iCs/>
        </w:rPr>
        <w:t>.</w:t>
      </w:r>
    </w:p>
    <w:p w:rsidR="00BA410A" w:rsidRDefault="00BA410A" w:rsidP="00072DB6">
      <w:pPr>
        <w:jc w:val="both"/>
      </w:pPr>
      <w:r>
        <w:t>По работе с мастерами-надомниками доклады подготовили.</w:t>
      </w:r>
    </w:p>
    <w:p w:rsidR="00BA410A" w:rsidRDefault="00BA410A" w:rsidP="00455869">
      <w:pPr>
        <w:jc w:val="both"/>
        <w:rPr>
          <w:i/>
          <w:iCs/>
        </w:rPr>
      </w:pPr>
      <w:r w:rsidRPr="00AF3FCC">
        <w:rPr>
          <w:b/>
          <w:bCs/>
          <w:i/>
          <w:iCs/>
        </w:rPr>
        <w:t>Л.В. Бекмансурова</w:t>
      </w:r>
      <w:r>
        <w:t xml:space="preserve"> – </w:t>
      </w:r>
      <w:r w:rsidRPr="000E69E0">
        <w:rPr>
          <w:i/>
          <w:iCs/>
        </w:rPr>
        <w:t>директо</w:t>
      </w:r>
      <w:r>
        <w:rPr>
          <w:i/>
          <w:iCs/>
        </w:rPr>
        <w:t>р</w:t>
      </w:r>
      <w:r w:rsidRPr="000E69E0">
        <w:rPr>
          <w:i/>
          <w:iCs/>
        </w:rPr>
        <w:t xml:space="preserve"> </w:t>
      </w:r>
      <w:r>
        <w:rPr>
          <w:i/>
          <w:iCs/>
        </w:rPr>
        <w:t>Юкаменского</w:t>
      </w:r>
      <w:r w:rsidRPr="000E69E0">
        <w:rPr>
          <w:i/>
          <w:iCs/>
        </w:rPr>
        <w:t xml:space="preserve"> ЦДПИи</w:t>
      </w:r>
      <w:r>
        <w:rPr>
          <w:i/>
          <w:iCs/>
        </w:rPr>
        <w:t>Р</w:t>
      </w:r>
    </w:p>
    <w:p w:rsidR="00BA410A" w:rsidRPr="009E675C" w:rsidRDefault="00BA410A" w:rsidP="00455869">
      <w:pPr>
        <w:jc w:val="both"/>
      </w:pPr>
      <w:r>
        <w:rPr>
          <w:b/>
          <w:bCs/>
          <w:i/>
          <w:iCs/>
        </w:rPr>
        <w:t xml:space="preserve">Е.А. Бушмакина </w:t>
      </w:r>
      <w:r w:rsidRPr="00EB6E60">
        <w:rPr>
          <w:i/>
          <w:iCs/>
        </w:rPr>
        <w:t>- директор</w:t>
      </w:r>
      <w:r w:rsidRPr="00EB6E60">
        <w:rPr>
          <w:b/>
          <w:bCs/>
          <w:i/>
          <w:iCs/>
        </w:rPr>
        <w:t xml:space="preserve"> </w:t>
      </w:r>
      <w:r w:rsidRPr="005B7573">
        <w:rPr>
          <w:i/>
          <w:iCs/>
        </w:rPr>
        <w:t>Дебес</w:t>
      </w:r>
      <w:r>
        <w:rPr>
          <w:i/>
          <w:iCs/>
        </w:rPr>
        <w:t>ского ДР</w:t>
      </w:r>
      <w:r>
        <w:rPr>
          <w:b/>
          <w:bCs/>
          <w:i/>
          <w:iCs/>
        </w:rPr>
        <w:t xml:space="preserve">                                                                   </w:t>
      </w:r>
    </w:p>
    <w:p w:rsidR="00BA410A" w:rsidRPr="000E69E0" w:rsidRDefault="00BA410A" w:rsidP="00072DB6">
      <w:pPr>
        <w:jc w:val="both"/>
        <w:rPr>
          <w:i/>
          <w:iCs/>
        </w:rPr>
      </w:pPr>
      <w:r w:rsidRPr="000E69E0">
        <w:rPr>
          <w:b/>
          <w:bCs/>
          <w:i/>
          <w:iCs/>
        </w:rPr>
        <w:t>Н.В.</w:t>
      </w:r>
      <w:r>
        <w:t xml:space="preserve"> </w:t>
      </w:r>
      <w:r>
        <w:rPr>
          <w:b/>
          <w:bCs/>
          <w:i/>
          <w:iCs/>
        </w:rPr>
        <w:t>Злобина</w:t>
      </w:r>
      <w:r>
        <w:rPr>
          <w:i/>
          <w:iCs/>
        </w:rPr>
        <w:t xml:space="preserve"> – директор Игринского ЦДПИ.</w:t>
      </w:r>
    </w:p>
    <w:p w:rsidR="00BA410A" w:rsidRDefault="00BA410A" w:rsidP="00072DB6">
      <w:pPr>
        <w:jc w:val="both"/>
      </w:pPr>
    </w:p>
    <w:p w:rsidR="00BA410A" w:rsidRDefault="00BA410A" w:rsidP="00072DB6">
      <w:r>
        <w:t xml:space="preserve">     Второй день республиканского совещания начался с знакомства с бесермянской культурой Юкаменского района.</w:t>
      </w:r>
    </w:p>
    <w:p w:rsidR="00BA410A" w:rsidRDefault="00BA410A" w:rsidP="00072DB6">
      <w:r>
        <w:t xml:space="preserve">     Гостям работники музея предложили угощения.  Продемонстрировали быт бесермян.</w:t>
      </w:r>
    </w:p>
    <w:p w:rsidR="00BA410A" w:rsidRDefault="00BA410A" w:rsidP="00072DB6">
      <w:r>
        <w:rPr>
          <w:noProof/>
        </w:rPr>
        <w:pict>
          <v:shape id="Рисунок 8" o:spid="_x0000_s1032" type="#_x0000_t75" style="position:absolute;margin-left:239.9pt;margin-top:3.95pt;width:232.25pt;height:174pt;z-index:-251659264;visibility:visible">
            <v:imagedata r:id="rId10" o:title=""/>
          </v:shape>
        </w:pict>
      </w:r>
      <w:r>
        <w:rPr>
          <w:noProof/>
        </w:rPr>
        <w:pict>
          <v:shape id="Рисунок 11" o:spid="_x0000_s1033" type="#_x0000_t75" style="position:absolute;margin-left:-5.55pt;margin-top:4.25pt;width:232.5pt;height:174pt;z-index:-251656192;visibility:visible">
            <v:imagedata r:id="rId11" o:title=""/>
          </v:shape>
        </w:pict>
      </w:r>
    </w:p>
    <w:p w:rsidR="00BA410A" w:rsidRDefault="00BA410A"/>
    <w:p w:rsidR="00BA410A" w:rsidRDefault="00BA410A"/>
    <w:p w:rsidR="00BA410A" w:rsidRDefault="00BA410A"/>
    <w:p w:rsidR="00BA410A" w:rsidRDefault="00BA410A"/>
    <w:p w:rsidR="00BA410A" w:rsidRDefault="00BA410A"/>
    <w:p w:rsidR="00BA410A" w:rsidRDefault="00BA410A"/>
    <w:p w:rsidR="00BA410A" w:rsidRDefault="00BA410A"/>
    <w:p w:rsidR="00BA410A" w:rsidRDefault="00BA410A"/>
    <w:p w:rsidR="00BA410A" w:rsidRDefault="00BA410A"/>
    <w:p w:rsidR="00BA410A" w:rsidRDefault="00BA410A"/>
    <w:p w:rsidR="00BA410A" w:rsidRDefault="00BA410A"/>
    <w:p w:rsidR="00BA410A" w:rsidRDefault="00BA410A"/>
    <w:p w:rsidR="00BA410A" w:rsidRDefault="00BA410A"/>
    <w:p w:rsidR="00BA410A" w:rsidRDefault="00BA410A">
      <w:r>
        <w:rPr>
          <w:noProof/>
        </w:rPr>
        <w:pict>
          <v:shape id="Рисунок 9" o:spid="_x0000_s1034" type="#_x0000_t75" style="position:absolute;margin-left:238.7pt;margin-top:2pt;width:233.25pt;height:174.75pt;z-index:-251658240;visibility:visible">
            <v:imagedata r:id="rId12" o:title=""/>
          </v:shape>
        </w:pict>
      </w:r>
      <w:r>
        <w:rPr>
          <w:noProof/>
        </w:rPr>
        <w:pict>
          <v:shape id="Рисунок 10" o:spid="_x0000_s1035" type="#_x0000_t75" style="position:absolute;margin-left:-5.55pt;margin-top:2pt;width:232.5pt;height:174.75pt;z-index:-251657216;visibility:visible">
            <v:imagedata r:id="rId13" o:title=""/>
          </v:shape>
        </w:pict>
      </w:r>
    </w:p>
    <w:p w:rsidR="00BA410A" w:rsidRDefault="00BA410A"/>
    <w:p w:rsidR="00BA410A" w:rsidRDefault="00BA410A"/>
    <w:p w:rsidR="00BA410A" w:rsidRDefault="00BA410A"/>
    <w:p w:rsidR="00BA410A" w:rsidRDefault="00BA410A"/>
    <w:p w:rsidR="00BA410A" w:rsidRDefault="00BA410A"/>
    <w:p w:rsidR="00BA410A" w:rsidRDefault="00BA410A"/>
    <w:p w:rsidR="00BA410A" w:rsidRDefault="00BA410A"/>
    <w:p w:rsidR="00BA410A" w:rsidRDefault="00BA410A"/>
    <w:p w:rsidR="00BA410A" w:rsidRDefault="00BA410A"/>
    <w:p w:rsidR="00BA410A" w:rsidRDefault="00BA410A"/>
    <w:p w:rsidR="00BA410A" w:rsidRDefault="00BA410A"/>
    <w:p w:rsidR="00BA410A" w:rsidRDefault="00BA410A"/>
    <w:p w:rsidR="00BA410A" w:rsidRDefault="00BA410A"/>
    <w:p w:rsidR="00BA410A" w:rsidRDefault="00BA410A"/>
    <w:p w:rsidR="00BA410A" w:rsidRDefault="00BA410A">
      <w:r>
        <w:t xml:space="preserve">Снова стартовал районный конкурс «Юкаменское созвездие». </w:t>
      </w:r>
    </w:p>
    <w:p w:rsidR="00BA410A" w:rsidRDefault="00BA410A">
      <w:r>
        <w:rPr>
          <w:noProof/>
        </w:rPr>
        <w:pict>
          <v:shape id="Рисунок 15" o:spid="_x0000_s1036" type="#_x0000_t75" style="position:absolute;margin-left:5.75pt;margin-top:-14.3pt;width:136.4pt;height:181.5pt;z-index:-251652096;visibility:visible" wrapcoords="0 0 0 21481 21600 21481 21600 0 0 0">
            <v:imagedata r:id="rId14" o:title=""/>
            <w10:wrap type="through"/>
          </v:shape>
        </w:pict>
      </w:r>
      <w:r>
        <w:t>15 февраля открылась выставка, посвященная бижутерии, украшениям. Сколько достойных работ, уникальных по замыслу, украшали зал дома ремесел.</w:t>
      </w:r>
    </w:p>
    <w:p w:rsidR="00BA410A" w:rsidRDefault="00BA410A">
      <w:r>
        <w:rPr>
          <w:noProof/>
        </w:rPr>
        <w:pict>
          <v:shape id="Рисунок 12" o:spid="_x0000_s1037" type="#_x0000_t75" style="position:absolute;margin-left:63pt;margin-top:7.05pt;width:212.25pt;height:159pt;z-index:-251655168;visibility:visible" wrapcoords="-76 0 -76 21498 21600 21498 21600 0 -76 0">
            <v:imagedata r:id="rId15" o:title=""/>
            <w10:wrap type="through"/>
          </v:shape>
        </w:pict>
      </w:r>
    </w:p>
    <w:p w:rsidR="00BA410A" w:rsidRDefault="00BA410A"/>
    <w:p w:rsidR="00BA410A" w:rsidRDefault="00BA410A"/>
    <w:p w:rsidR="00BA410A" w:rsidRDefault="00BA410A"/>
    <w:p w:rsidR="00BA410A" w:rsidRDefault="00BA410A"/>
    <w:p w:rsidR="00BA410A" w:rsidRDefault="00BA410A"/>
    <w:p w:rsidR="00BA410A" w:rsidRDefault="00BA410A"/>
    <w:p w:rsidR="00BA410A" w:rsidRDefault="00BA410A"/>
    <w:p w:rsidR="00BA410A" w:rsidRDefault="00BA410A"/>
    <w:p w:rsidR="00BA410A" w:rsidRDefault="00BA410A">
      <w:r>
        <w:rPr>
          <w:noProof/>
        </w:rPr>
        <w:pict>
          <v:shape id="Рисунок 14" o:spid="_x0000_s1038" type="#_x0000_t75" style="position:absolute;margin-left:4.95pt;margin-top:11.85pt;width:247.2pt;height:185.25pt;z-index:-251653120;visibility:visible" wrapcoords="-65 0 -65 21513 21600 21513 21600 0 -65 0">
            <v:imagedata r:id="rId16" o:title=""/>
            <w10:wrap type="through"/>
          </v:shape>
        </w:pict>
      </w:r>
    </w:p>
    <w:p w:rsidR="00BA410A" w:rsidRDefault="00BA410A"/>
    <w:p w:rsidR="00BA410A" w:rsidRDefault="00BA410A"/>
    <w:p w:rsidR="00BA410A" w:rsidRDefault="00BA410A" w:rsidP="00DF44BB">
      <w:pPr>
        <w:jc w:val="both"/>
      </w:pPr>
      <w:r>
        <w:rPr>
          <w:noProof/>
        </w:rPr>
        <w:pict>
          <v:shape id="Рисунок 13" o:spid="_x0000_s1039" type="#_x0000_t75" style="position:absolute;left:0;text-align:left;margin-left:9.05pt;margin-top:9.45pt;width:195pt;height:146.25pt;z-index:-251654144;visibility:visible" wrapcoords="-83 0 -83 21489 21600 21489 21600 0 -83 0">
            <v:imagedata r:id="rId17" o:title=""/>
            <w10:wrap type="through"/>
          </v:shape>
        </w:pict>
      </w:r>
      <w:r>
        <w:t xml:space="preserve">      В районной выставке «Творческий вернисаж» , посвященной Дню семьи были экспонированы изделия Баженова Б.А.,  Кутявина В. В., Абашева А.В. – это изделия из бумажной пластики, вышитые картины, художественная береста. </w:t>
      </w:r>
    </w:p>
    <w:p w:rsidR="00BA410A" w:rsidRPr="00DF44BB" w:rsidRDefault="00BA410A" w:rsidP="00DF44BB">
      <w:pPr>
        <w:jc w:val="both"/>
      </w:pPr>
      <w:r>
        <w:t xml:space="preserve">      18 февраля состоялся семинар по благоустройству. Подведены итоги работы по Положению – </w:t>
      </w:r>
      <w:r>
        <w:rPr>
          <w:lang w:val="en-US"/>
        </w:rPr>
        <w:t>I</w:t>
      </w:r>
      <w:r>
        <w:t xml:space="preserve">место – Зянкинский ДК, </w:t>
      </w:r>
      <w:r>
        <w:rPr>
          <w:lang w:val="en-US"/>
        </w:rPr>
        <w:t>II</w:t>
      </w:r>
      <w:r w:rsidRPr="00DF44BB">
        <w:t xml:space="preserve"> </w:t>
      </w:r>
      <w:r>
        <w:t>место</w:t>
      </w:r>
      <w:r w:rsidRPr="00DF44BB">
        <w:t xml:space="preserve"> </w:t>
      </w:r>
      <w:r>
        <w:t>–</w:t>
      </w:r>
      <w:r w:rsidRPr="00DF44BB">
        <w:t xml:space="preserve"> </w:t>
      </w:r>
      <w:r>
        <w:t xml:space="preserve">Ертемкий ЦСДК, </w:t>
      </w:r>
      <w:r>
        <w:rPr>
          <w:lang w:val="en-US"/>
        </w:rPr>
        <w:t>III</w:t>
      </w:r>
      <w:r w:rsidRPr="00DF44BB">
        <w:t xml:space="preserve"> </w:t>
      </w:r>
      <w:r>
        <w:t>место –</w:t>
      </w:r>
      <w:r w:rsidRPr="00DF44BB">
        <w:t xml:space="preserve"> </w:t>
      </w:r>
      <w:r>
        <w:t xml:space="preserve">Верхунинский ЦСДК. </w:t>
      </w:r>
    </w:p>
    <w:p w:rsidR="00BA410A" w:rsidRDefault="00BA410A">
      <w:r>
        <w:t xml:space="preserve">       22 февраля состоялся актив культработников по итогам года.</w:t>
      </w:r>
    </w:p>
    <w:p w:rsidR="00BA410A" w:rsidRDefault="00BA410A"/>
    <w:p w:rsidR="00BA410A" w:rsidRDefault="00BA410A"/>
    <w:p w:rsidR="00BA410A" w:rsidRDefault="00BA410A"/>
    <w:p w:rsidR="00BA410A" w:rsidRDefault="00BA410A">
      <w:r>
        <w:t>Директор МБУК «ЦДПИ и Р»</w:t>
      </w:r>
    </w:p>
    <w:p w:rsidR="00BA410A" w:rsidRDefault="00BA410A">
      <w:r>
        <w:t>Л.В.Бекмансурова</w:t>
      </w:r>
    </w:p>
    <w:p w:rsidR="00BA410A" w:rsidRDefault="00BA410A"/>
    <w:p w:rsidR="00BA410A" w:rsidRDefault="00BA410A"/>
    <w:p w:rsidR="00BA410A" w:rsidRDefault="00BA410A"/>
    <w:p w:rsidR="00BA410A" w:rsidRDefault="00BA410A"/>
    <w:sectPr w:rsidR="00BA410A" w:rsidSect="00A42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752B"/>
    <w:rsid w:val="00020C48"/>
    <w:rsid w:val="0003274E"/>
    <w:rsid w:val="00072DB6"/>
    <w:rsid w:val="000B50D5"/>
    <w:rsid w:val="000E69E0"/>
    <w:rsid w:val="00154486"/>
    <w:rsid w:val="00173DB6"/>
    <w:rsid w:val="002B6100"/>
    <w:rsid w:val="003D0F76"/>
    <w:rsid w:val="00455869"/>
    <w:rsid w:val="004F558D"/>
    <w:rsid w:val="00575D9C"/>
    <w:rsid w:val="00582463"/>
    <w:rsid w:val="00590FED"/>
    <w:rsid w:val="00592374"/>
    <w:rsid w:val="005A5525"/>
    <w:rsid w:val="005B7573"/>
    <w:rsid w:val="006D32A3"/>
    <w:rsid w:val="00720500"/>
    <w:rsid w:val="0080322C"/>
    <w:rsid w:val="009E675C"/>
    <w:rsid w:val="00A42BAA"/>
    <w:rsid w:val="00AF3FCC"/>
    <w:rsid w:val="00B22B1A"/>
    <w:rsid w:val="00B54F8D"/>
    <w:rsid w:val="00BA410A"/>
    <w:rsid w:val="00C44013"/>
    <w:rsid w:val="00CE0A12"/>
    <w:rsid w:val="00D02F9E"/>
    <w:rsid w:val="00DB752B"/>
    <w:rsid w:val="00DD32CC"/>
    <w:rsid w:val="00DF24E5"/>
    <w:rsid w:val="00DF44BB"/>
    <w:rsid w:val="00EB6E60"/>
    <w:rsid w:val="00EE09D6"/>
    <w:rsid w:val="00FA6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52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</TotalTime>
  <Pages>3</Pages>
  <Words>450</Words>
  <Characters>2566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2013-06-03T05:13:00Z</dcterms:created>
  <dcterms:modified xsi:type="dcterms:W3CDTF">2013-06-24T12:42:00Z</dcterms:modified>
</cp:coreProperties>
</file>